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6E77F" w14:textId="77777777" w:rsidR="007C6F22" w:rsidRDefault="007C6F22" w:rsidP="00567C81">
      <w:pPr>
        <w:pStyle w:val="Geenafstand"/>
        <w:rPr>
          <w:rFonts w:ascii="Verdana" w:hAnsi="Verdana"/>
          <w:b/>
          <w:sz w:val="24"/>
          <w:szCs w:val="24"/>
        </w:rPr>
      </w:pPr>
    </w:p>
    <w:p w14:paraId="5A2928A7" w14:textId="0382871A"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B51F52">
        <w:rPr>
          <w:rFonts w:ascii="Verdana" w:hAnsi="Verdana"/>
          <w:b/>
          <w:sz w:val="24"/>
          <w:szCs w:val="24"/>
        </w:rPr>
        <w:t>4</w:t>
      </w:r>
      <w:r w:rsidR="00567C81" w:rsidRPr="00567C81">
        <w:rPr>
          <w:rFonts w:ascii="Verdana" w:hAnsi="Verdana"/>
          <w:b/>
          <w:sz w:val="24"/>
          <w:szCs w:val="24"/>
        </w:rPr>
        <w:t>: Verklaring onderaanneming</w:t>
      </w:r>
    </w:p>
    <w:p w14:paraId="18E3F93F" w14:textId="77777777" w:rsidR="00567C81" w:rsidRPr="00293C93" w:rsidRDefault="00567C81" w:rsidP="00FD6DD8">
      <w:pPr>
        <w:pStyle w:val="Geenafstand"/>
        <w:rPr>
          <w:rFonts w:ascii="Verdana" w:hAnsi="Verdana"/>
          <w:sz w:val="18"/>
          <w:szCs w:val="18"/>
        </w:rPr>
      </w:pPr>
    </w:p>
    <w:p w14:paraId="2673406E" w14:textId="4835A14B" w:rsidR="00DD4C21" w:rsidRPr="00DD4C21" w:rsidRDefault="00DD4C21" w:rsidP="00DD4C21">
      <w:pPr>
        <w:pStyle w:val="Geenafstand"/>
        <w:rPr>
          <w:rFonts w:ascii="Verdana" w:hAnsi="Verdana"/>
          <w:sz w:val="18"/>
          <w:szCs w:val="18"/>
        </w:rPr>
      </w:pPr>
      <w:r w:rsidRPr="00DD4C21">
        <w:rPr>
          <w:rFonts w:ascii="Verdana" w:hAnsi="Verdana"/>
          <w:sz w:val="18"/>
          <w:szCs w:val="18"/>
        </w:rPr>
        <w:t xml:space="preserve">Europese Aanbesteding </w:t>
      </w:r>
      <w:r w:rsidR="0018285B">
        <w:rPr>
          <w:rFonts w:ascii="Verdana" w:hAnsi="Verdana"/>
          <w:sz w:val="18"/>
          <w:szCs w:val="18"/>
        </w:rPr>
        <w:t>Energieloket en projecten</w:t>
      </w:r>
    </w:p>
    <w:p w14:paraId="556B33F0" w14:textId="5279C2F3" w:rsidR="00DD4C21" w:rsidRPr="00B51F52" w:rsidRDefault="00F52522" w:rsidP="00DD4C21">
      <w:pPr>
        <w:pStyle w:val="Geenafstand"/>
        <w:rPr>
          <w:rFonts w:ascii="Verdana" w:hAnsi="Verdana"/>
          <w:sz w:val="18"/>
          <w:szCs w:val="18"/>
        </w:rPr>
      </w:pPr>
      <w:r w:rsidRPr="00B51F52">
        <w:rPr>
          <w:rFonts w:ascii="Verdana" w:hAnsi="Verdana"/>
          <w:sz w:val="18"/>
          <w:szCs w:val="18"/>
        </w:rPr>
        <w:t xml:space="preserve">I&amp;A-nummer: </w:t>
      </w:r>
      <w:r w:rsidR="0018285B">
        <w:rPr>
          <w:rFonts w:ascii="Verdana" w:hAnsi="Verdana"/>
          <w:sz w:val="18"/>
          <w:szCs w:val="18"/>
        </w:rPr>
        <w:t>2021_0069</w:t>
      </w:r>
    </w:p>
    <w:p w14:paraId="240B7B22" w14:textId="77777777" w:rsidR="00594401" w:rsidRPr="00B51F52" w:rsidRDefault="00594401" w:rsidP="00594401">
      <w:pPr>
        <w:pStyle w:val="Geenafstand"/>
        <w:rPr>
          <w:rFonts w:ascii="Verdana" w:hAnsi="Verdana"/>
          <w:b/>
          <w:sz w:val="18"/>
          <w:szCs w:val="18"/>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08D13B8" w14:textId="77777777" w:rsidTr="001A253F">
        <w:tc>
          <w:tcPr>
            <w:tcW w:w="9212" w:type="dxa"/>
            <w:gridSpan w:val="2"/>
          </w:tcPr>
          <w:p w14:paraId="19CC2CDE" w14:textId="13DA0261"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B51F52">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w:t>
      </w:r>
      <w:bookmarkStart w:id="0" w:name="_GoBack"/>
      <w:bookmarkEnd w:id="0"/>
      <w:r w:rsidR="00FD6DD8" w:rsidRPr="00567C81">
        <w:rPr>
          <w:rFonts w:ascii="Verdana" w:hAnsi="Verdana"/>
          <w:sz w:val="18"/>
          <w:szCs w:val="18"/>
        </w:rPr>
        <w:t>nschrijving in het nationaal Handelsregister of uit een bijgevoegde volmacht</w:t>
      </w:r>
    </w:p>
    <w:sectPr w:rsidR="00DA14A3" w:rsidRPr="00567C81" w:rsidSect="00501A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9F5E" w14:textId="1B816033" w:rsidR="001A253F" w:rsidRPr="00B51F52" w:rsidRDefault="00594401" w:rsidP="00594401">
    <w:pPr>
      <w:pStyle w:val="Voettekst"/>
      <w:rPr>
        <w:rFonts w:ascii="Verdana" w:hAnsi="Verdana"/>
        <w:sz w:val="16"/>
        <w:szCs w:val="16"/>
      </w:rPr>
    </w:pPr>
    <w:r w:rsidRPr="00B51F52">
      <w:rPr>
        <w:rFonts w:ascii="Verdana" w:hAnsi="Verdana"/>
        <w:sz w:val="16"/>
        <w:szCs w:val="16"/>
      </w:rPr>
      <w:tab/>
    </w:r>
    <w:r w:rsidRPr="00B51F52">
      <w:rPr>
        <w:rFonts w:ascii="Verdana" w:hAnsi="Verdana"/>
        <w:sz w:val="16"/>
        <w:szCs w:val="16"/>
      </w:rPr>
      <w:tab/>
    </w:r>
    <w:r w:rsidR="001A253F" w:rsidRPr="00B51F52">
      <w:rPr>
        <w:rFonts w:ascii="Verdana" w:hAnsi="Verdana"/>
        <w:bCs/>
        <w:sz w:val="16"/>
        <w:szCs w:val="16"/>
      </w:rPr>
      <w:t xml:space="preserve">Pagina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PAGE </w:instrText>
    </w:r>
    <w:r w:rsidR="001A253F" w:rsidRPr="00C67998">
      <w:rPr>
        <w:rStyle w:val="Paginanummer"/>
        <w:rFonts w:ascii="Verdana" w:hAnsi="Verdana"/>
        <w:bCs/>
        <w:sz w:val="16"/>
        <w:szCs w:val="16"/>
      </w:rPr>
      <w:fldChar w:fldCharType="separate"/>
    </w:r>
    <w:r w:rsidR="0018285B">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r w:rsidR="001A253F" w:rsidRPr="00B51F52">
      <w:rPr>
        <w:rFonts w:ascii="Verdana" w:hAnsi="Verdana"/>
        <w:bCs/>
        <w:sz w:val="16"/>
        <w:szCs w:val="16"/>
      </w:rPr>
      <w:t xml:space="preserve"> van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NUMPAGES </w:instrText>
    </w:r>
    <w:r w:rsidR="001A253F" w:rsidRPr="00C67998">
      <w:rPr>
        <w:rStyle w:val="Paginanummer"/>
        <w:rFonts w:ascii="Verdana" w:hAnsi="Verdana"/>
        <w:bCs/>
        <w:sz w:val="16"/>
        <w:szCs w:val="16"/>
      </w:rPr>
      <w:fldChar w:fldCharType="separate"/>
    </w:r>
    <w:r w:rsidR="0018285B">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p>
  <w:p w14:paraId="4C2211E4" w14:textId="77777777" w:rsidR="001A253F" w:rsidRPr="00B51F52" w:rsidRDefault="001A253F" w:rsidP="002D47F4">
    <w:pPr>
      <w:pStyle w:val="Geenafstand"/>
      <w:rPr>
        <w:rFonts w:ascii="Verdana" w:hAnsi="Verdana"/>
        <w:sz w:val="16"/>
        <w:szCs w:val="16"/>
      </w:rPr>
    </w:pPr>
  </w:p>
  <w:p w14:paraId="521533FE" w14:textId="77777777" w:rsidR="001A253F" w:rsidRPr="00B51F52" w:rsidRDefault="001A253F" w:rsidP="002D47F4">
    <w:pPr>
      <w:pStyle w:val="Geenafstand"/>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6EB014B8" w:rsidR="001A253F" w:rsidRDefault="007C6F22"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81280" behindDoc="1" locked="0" layoutInCell="1" allowOverlap="1" wp14:anchorId="0BD7BE5C" wp14:editId="6411E7FA">
          <wp:simplePos x="0" y="0"/>
          <wp:positionH relativeFrom="column">
            <wp:posOffset>1133475</wp:posOffset>
          </wp:positionH>
          <wp:positionV relativeFrom="paragraph">
            <wp:posOffset>-163195</wp:posOffset>
          </wp:positionV>
          <wp:extent cx="3559810" cy="73787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0EA656EF"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D8"/>
    <w:rsid w:val="00094CB4"/>
    <w:rsid w:val="000E149B"/>
    <w:rsid w:val="001304A0"/>
    <w:rsid w:val="00144B78"/>
    <w:rsid w:val="00153D76"/>
    <w:rsid w:val="0018285B"/>
    <w:rsid w:val="001A253F"/>
    <w:rsid w:val="00293C93"/>
    <w:rsid w:val="002D47F4"/>
    <w:rsid w:val="00317D44"/>
    <w:rsid w:val="003F0C96"/>
    <w:rsid w:val="003F1567"/>
    <w:rsid w:val="004B40F4"/>
    <w:rsid w:val="004D6E8E"/>
    <w:rsid w:val="00501A6B"/>
    <w:rsid w:val="00523616"/>
    <w:rsid w:val="005505C4"/>
    <w:rsid w:val="00567C81"/>
    <w:rsid w:val="00594401"/>
    <w:rsid w:val="00595A4E"/>
    <w:rsid w:val="005A101F"/>
    <w:rsid w:val="006502E2"/>
    <w:rsid w:val="006A4DA5"/>
    <w:rsid w:val="006B0FAC"/>
    <w:rsid w:val="006C0189"/>
    <w:rsid w:val="007013D3"/>
    <w:rsid w:val="00750E71"/>
    <w:rsid w:val="0077425F"/>
    <w:rsid w:val="007C6F22"/>
    <w:rsid w:val="007D7A98"/>
    <w:rsid w:val="00812E79"/>
    <w:rsid w:val="00953543"/>
    <w:rsid w:val="00992041"/>
    <w:rsid w:val="009A4E8A"/>
    <w:rsid w:val="009E793B"/>
    <w:rsid w:val="00A936D8"/>
    <w:rsid w:val="00AB0BFF"/>
    <w:rsid w:val="00AD1F3B"/>
    <w:rsid w:val="00B113A7"/>
    <w:rsid w:val="00B51F52"/>
    <w:rsid w:val="00B63BA9"/>
    <w:rsid w:val="00BD7C6C"/>
    <w:rsid w:val="00C26BA2"/>
    <w:rsid w:val="00C60324"/>
    <w:rsid w:val="00C67998"/>
    <w:rsid w:val="00D46DE4"/>
    <w:rsid w:val="00D50438"/>
    <w:rsid w:val="00DA14A3"/>
    <w:rsid w:val="00DC7215"/>
    <w:rsid w:val="00DD4C21"/>
    <w:rsid w:val="00E91B09"/>
    <w:rsid w:val="00EB606D"/>
    <w:rsid w:val="00F12E22"/>
    <w:rsid w:val="00F525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178BF-8DBE-4265-9C6C-7302F7513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2DF3894D</Template>
  <TotalTime>2</TotalTime>
  <Pages>1</Pages>
  <Words>222</Words>
  <Characters>1221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Boom, Paula</cp:lastModifiedBy>
  <cp:revision>5</cp:revision>
  <cp:lastPrinted>2017-03-20T10:33:00Z</cp:lastPrinted>
  <dcterms:created xsi:type="dcterms:W3CDTF">2018-04-23T11:49:00Z</dcterms:created>
  <dcterms:modified xsi:type="dcterms:W3CDTF">2021-06-15T11:03:00Z</dcterms:modified>
</cp:coreProperties>
</file>